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MARKE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Bastard of Brixton, Devon(q.v.).</w:t>
      </w: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3EE4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C3EE4" w:rsidP="005C3E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EE4" w:rsidRDefault="005C3EE4" w:rsidP="00564E3C">
      <w:pPr>
        <w:spacing w:after="0" w:line="240" w:lineRule="auto"/>
      </w:pPr>
      <w:r>
        <w:separator/>
      </w:r>
    </w:p>
  </w:endnote>
  <w:endnote w:type="continuationSeparator" w:id="0">
    <w:p w:rsidR="005C3EE4" w:rsidRDefault="005C3E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C3EE4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EE4" w:rsidRDefault="005C3EE4" w:rsidP="00564E3C">
      <w:pPr>
        <w:spacing w:after="0" w:line="240" w:lineRule="auto"/>
      </w:pPr>
      <w:r>
        <w:separator/>
      </w:r>
    </w:p>
  </w:footnote>
  <w:footnote w:type="continuationSeparator" w:id="0">
    <w:p w:rsidR="005C3EE4" w:rsidRDefault="005C3E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EE4"/>
    <w:rsid w:val="00372DC6"/>
    <w:rsid w:val="00564E3C"/>
    <w:rsid w:val="005C3EE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184899-6179-405F-8BAE-8AA9C3D1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C3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2015-12-06T21:26:00Z</dcterms:created>
  <dcterms:modified xsi:type="dcterms:W3CDTF">2015-12-06T21:26:00Z</dcterms:modified>
</cp:coreProperties>
</file>